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EFAC9" w14:textId="0B68F11B" w:rsidR="00C272E8" w:rsidRPr="00C272E8" w:rsidRDefault="00AC1B4B" w:rsidP="00C272E8">
      <w:pPr>
        <w:pStyle w:val="Heading1"/>
        <w:rPr>
          <w:rFonts w:cs="Arial"/>
          <w:color w:val="000000" w:themeColor="text1"/>
          <w:sz w:val="44"/>
          <w:szCs w:val="44"/>
        </w:rPr>
      </w:pPr>
      <w:r>
        <w:rPr>
          <w:rFonts w:cs="Arial"/>
          <w:color w:val="000000" w:themeColor="text1"/>
          <w:sz w:val="44"/>
          <w:szCs w:val="44"/>
        </w:rPr>
        <w:t xml:space="preserve">Grading </w:t>
      </w:r>
      <w:r w:rsidR="00C272E8" w:rsidRPr="00C272E8">
        <w:rPr>
          <w:rFonts w:cs="Arial"/>
          <w:color w:val="000000" w:themeColor="text1"/>
          <w:sz w:val="44"/>
          <w:szCs w:val="44"/>
        </w:rPr>
        <w:t>4.5</w:t>
      </w:r>
      <w:r w:rsidR="00FE1159">
        <w:rPr>
          <w:rFonts w:cs="Arial"/>
          <w:color w:val="000000" w:themeColor="text1"/>
          <w:sz w:val="44"/>
          <w:szCs w:val="44"/>
        </w:rPr>
        <w:t xml:space="preserve"> Matter Tracing Tool</w:t>
      </w:r>
      <w:r w:rsidR="00C272E8" w:rsidRPr="00C272E8">
        <w:rPr>
          <w:rFonts w:cs="Arial"/>
          <w:color w:val="000000" w:themeColor="text1"/>
          <w:sz w:val="44"/>
          <w:szCs w:val="44"/>
        </w:rPr>
        <w:t xml:space="preserve">: </w:t>
      </w:r>
      <w:r w:rsidR="00C272E8">
        <w:rPr>
          <w:rFonts w:cs="Arial"/>
          <w:color w:val="000000" w:themeColor="text1"/>
          <w:sz w:val="44"/>
          <w:szCs w:val="44"/>
        </w:rPr>
        <w:t xml:space="preserve">Matter &amp; Energy </w:t>
      </w:r>
      <w:r w:rsidR="00861290">
        <w:rPr>
          <w:rFonts w:cs="Arial"/>
          <w:color w:val="000000" w:themeColor="text1"/>
          <w:sz w:val="44"/>
          <w:szCs w:val="44"/>
        </w:rPr>
        <w:t>Changes When Ethanol Burns</w:t>
      </w:r>
    </w:p>
    <w:p w14:paraId="1F8EEEE5" w14:textId="012A9824" w:rsidR="00AC1B4B" w:rsidRPr="00AC1B4B" w:rsidRDefault="00AC1B4B" w:rsidP="00AC1B4B">
      <w:pPr>
        <w:pStyle w:val="NormalWeb"/>
        <w:rPr>
          <w:rFonts w:ascii="Times" w:hAnsi="Times"/>
          <w:sz w:val="20"/>
          <w:szCs w:val="20"/>
        </w:rPr>
      </w:pPr>
      <w:r w:rsidRPr="00AC1B4B">
        <w:rPr>
          <w:rFonts w:ascii="Arial" w:hAnsi="Arial" w:cs="Arial"/>
          <w:i/>
          <w:iCs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AC1B4B">
        <w:rPr>
          <w:rFonts w:ascii="Arial" w:hAnsi="Arial" w:cs="Arial"/>
          <w:b/>
          <w:bCs/>
          <w:i/>
          <w:iCs/>
          <w:color w:val="0000FF"/>
          <w:sz w:val="22"/>
          <w:szCs w:val="22"/>
        </w:rPr>
        <w:t xml:space="preserve">blue bold italics </w:t>
      </w:r>
      <w:r w:rsidRPr="00AC1B4B">
        <w:rPr>
          <w:rFonts w:ascii="Arial" w:hAnsi="Arial" w:cs="Arial"/>
          <w:i/>
          <w:iCs/>
          <w:color w:val="0000FF"/>
          <w:sz w:val="22"/>
          <w:szCs w:val="22"/>
        </w:rPr>
        <w:t>below</w:t>
      </w:r>
      <w:r>
        <w:rPr>
          <w:rFonts w:ascii="Arial" w:hAnsi="Arial" w:cs="Arial"/>
          <w:i/>
          <w:iCs/>
          <w:color w:val="0000FF"/>
          <w:sz w:val="22"/>
          <w:szCs w:val="22"/>
        </w:rPr>
        <w:t>.</w:t>
      </w:r>
      <w:r w:rsidRPr="00AC1B4B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</w:p>
    <w:p w14:paraId="4A356C1A" w14:textId="5DDA6CDB" w:rsidR="00AC1B4B" w:rsidRPr="00AC1B4B" w:rsidRDefault="00C272E8" w:rsidP="00AC1B4B">
      <w:pPr>
        <w:pStyle w:val="NormalWeb"/>
        <w:rPr>
          <w:rFonts w:ascii="Times" w:hAnsi="Times"/>
          <w:sz w:val="20"/>
          <w:szCs w:val="20"/>
        </w:rPr>
      </w:pPr>
      <w:r>
        <w:rPr>
          <w:kern w:val="28"/>
          <w:szCs w:val="22"/>
        </w:rPr>
        <w:t>Starting at the bottom, fill</w:t>
      </w:r>
      <w:r w:rsidRPr="000E32E0">
        <w:rPr>
          <w:kern w:val="28"/>
          <w:szCs w:val="22"/>
        </w:rPr>
        <w:t xml:space="preserve"> in </w:t>
      </w:r>
      <w:r w:rsidR="00237720">
        <w:rPr>
          <w:kern w:val="28"/>
          <w:szCs w:val="22"/>
        </w:rPr>
        <w:t>the</w:t>
      </w:r>
      <w:r>
        <w:rPr>
          <w:kern w:val="28"/>
          <w:szCs w:val="22"/>
        </w:rPr>
        <w:t xml:space="preserve"> graphic organizer </w:t>
      </w:r>
      <w:r w:rsidRPr="000E32E0">
        <w:rPr>
          <w:kern w:val="28"/>
          <w:szCs w:val="22"/>
        </w:rPr>
        <w:t>using</w:t>
      </w:r>
      <w:r>
        <w:rPr>
          <w:kern w:val="28"/>
          <w:szCs w:val="22"/>
        </w:rPr>
        <w:t xml:space="preserve"> the</w:t>
      </w:r>
      <w:r w:rsidRPr="000E32E0">
        <w:rPr>
          <w:kern w:val="28"/>
          <w:szCs w:val="22"/>
        </w:rPr>
        <w:t xml:space="preserve"> information from </w:t>
      </w:r>
      <w:r>
        <w:rPr>
          <w:kern w:val="28"/>
          <w:szCs w:val="22"/>
        </w:rPr>
        <w:t>the</w:t>
      </w:r>
      <w:r w:rsidRPr="000E32E0">
        <w:rPr>
          <w:kern w:val="28"/>
          <w:szCs w:val="22"/>
        </w:rPr>
        <w:t xml:space="preserve"> </w:t>
      </w:r>
      <w:r>
        <w:rPr>
          <w:kern w:val="28"/>
          <w:szCs w:val="22"/>
        </w:rPr>
        <w:t>reading</w:t>
      </w:r>
      <w:r w:rsidRPr="000E32E0">
        <w:rPr>
          <w:kern w:val="28"/>
          <w:szCs w:val="22"/>
        </w:rPr>
        <w:t>.</w:t>
      </w:r>
      <w:r w:rsidR="00AC1B4B">
        <w:rPr>
          <w:kern w:val="28"/>
          <w:szCs w:val="22"/>
        </w:rPr>
        <w:t xml:space="preserve"> </w:t>
      </w:r>
    </w:p>
    <w:p w14:paraId="0BE7EADB" w14:textId="0E79E6F3" w:rsidR="00C272E8" w:rsidRDefault="00AC1B4B" w:rsidP="00C272E8">
      <w:pPr>
        <w:rPr>
          <w:kern w:val="28"/>
          <w:szCs w:val="22"/>
        </w:rPr>
      </w:pPr>
      <w:r w:rsidRPr="00AC1B4B">
        <w:rPr>
          <w:noProof/>
        </w:rPr>
        <w:drawing>
          <wp:inline distT="0" distB="0" distL="0" distR="0" wp14:anchorId="3B645C3E" wp14:editId="31F40B2A">
            <wp:extent cx="8229600" cy="3321082"/>
            <wp:effectExtent l="0" t="0" r="0" b="635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321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1C614" w14:textId="77777777" w:rsidR="00AC1B4B" w:rsidRDefault="00AC1B4B" w:rsidP="00C272E8">
      <w:pPr>
        <w:rPr>
          <w:kern w:val="28"/>
          <w:szCs w:val="22"/>
        </w:rPr>
      </w:pPr>
    </w:p>
    <w:p w14:paraId="198F4B47" w14:textId="190B82CE" w:rsidR="00C272E8" w:rsidRPr="000E32E0" w:rsidRDefault="00C272E8" w:rsidP="00237720">
      <w:pPr>
        <w:rPr>
          <w:kern w:val="28"/>
          <w:szCs w:val="22"/>
        </w:rPr>
      </w:pPr>
    </w:p>
    <w:p w14:paraId="29479A77" w14:textId="53D18C57" w:rsidR="00206DEE" w:rsidRPr="00206DEE" w:rsidRDefault="00206DEE" w:rsidP="00C272E8">
      <w:pPr>
        <w:spacing w:after="0"/>
      </w:pPr>
    </w:p>
    <w:sectPr w:rsidR="00206DEE" w:rsidRPr="00206DEE" w:rsidSect="00237720">
      <w:footerReference w:type="default" r:id="rId8"/>
      <w:headerReference w:type="first" r:id="rId9"/>
      <w:footerReference w:type="first" r:id="rId10"/>
      <w:pgSz w:w="15840" w:h="12240" w:orient="landscape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9B9F4" w14:textId="77777777" w:rsidR="00E7223F" w:rsidRDefault="00E7223F">
      <w:r>
        <w:separator/>
      </w:r>
    </w:p>
  </w:endnote>
  <w:endnote w:type="continuationSeparator" w:id="0">
    <w:p w14:paraId="7617FB05" w14:textId="77777777" w:rsidR="00E7223F" w:rsidRDefault="00E7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B9AEF" w14:textId="77777777" w:rsidR="00AC1B4B" w:rsidRDefault="00AC1B4B" w:rsidP="00F538F4">
    <w:pPr>
      <w:pStyle w:val="Footer"/>
      <w:spacing w:after="0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>[Number of activity]</w:t>
    </w:r>
  </w:p>
  <w:p w14:paraId="1AB38CC8" w14:textId="77777777" w:rsidR="00AC1B4B" w:rsidRPr="00F538F4" w:rsidRDefault="00AC1B4B" w:rsidP="00F538F4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  <w:p w14:paraId="752C92D8" w14:textId="77777777" w:rsidR="00AC1B4B" w:rsidRDefault="00AC1B4B" w:rsidP="00F538F4">
    <w:pPr>
      <w:pStyle w:val="Footer"/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3D81D" w14:textId="77777777" w:rsidR="00AC1B4B" w:rsidRDefault="00AC1B4B" w:rsidP="007422D2">
    <w:pPr>
      <w:pStyle w:val="Footer"/>
      <w:framePr w:wrap="around" w:vAnchor="text" w:hAnchor="page" w:x="10388" w:y="-161"/>
      <w:rPr>
        <w:rStyle w:val="PageNumber"/>
      </w:rPr>
    </w:pPr>
  </w:p>
  <w:p w14:paraId="2916A44F" w14:textId="77777777" w:rsidR="00AC1B4B" w:rsidRPr="00C272E8" w:rsidRDefault="00AC1B4B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272E8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B8AE322" wp14:editId="4A3873F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Systems and Scale </w:t>
    </w:r>
    <w:r w:rsidRPr="008B5602">
      <w:rPr>
        <w:i/>
        <w:sz w:val="16"/>
        <w:szCs w:val="16"/>
      </w:rPr>
      <w:t>Unit, Activity</w:t>
    </w:r>
    <w:r>
      <w:rPr>
        <w:i/>
        <w:color w:val="FF0000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4.5</w:t>
    </w:r>
  </w:p>
  <w:p w14:paraId="64AA2105" w14:textId="4A178B01" w:rsidR="00AC1B4B" w:rsidRDefault="00AC1B4B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861290">
      <w:rPr>
        <w:i/>
        <w:sz w:val="16"/>
        <w:szCs w:val="16"/>
      </w:rPr>
      <w:t>9</w:t>
    </w:r>
  </w:p>
  <w:p w14:paraId="6DC1B11A" w14:textId="77777777" w:rsidR="00AC1B4B" w:rsidRDefault="00AC1B4B" w:rsidP="00F538F4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  <w:p w14:paraId="3AB42F0D" w14:textId="77777777" w:rsidR="00AC1B4B" w:rsidRPr="007F65AC" w:rsidRDefault="00AC1B4B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D1BC3" w14:textId="77777777" w:rsidR="00E7223F" w:rsidRDefault="00E7223F">
      <w:r>
        <w:separator/>
      </w:r>
    </w:p>
  </w:footnote>
  <w:footnote w:type="continuationSeparator" w:id="0">
    <w:p w14:paraId="5DF54585" w14:textId="77777777" w:rsidR="00E7223F" w:rsidRDefault="00E72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FB003" w14:textId="77777777" w:rsidR="00AC1B4B" w:rsidRDefault="00AC1B4B" w:rsidP="00237720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2E8"/>
    <w:rsid w:val="00064F8F"/>
    <w:rsid w:val="00080F0A"/>
    <w:rsid w:val="000C42BE"/>
    <w:rsid w:val="001227DB"/>
    <w:rsid w:val="00135C69"/>
    <w:rsid w:val="001401F3"/>
    <w:rsid w:val="0016032A"/>
    <w:rsid w:val="00184C6A"/>
    <w:rsid w:val="001D5F7F"/>
    <w:rsid w:val="00206DEE"/>
    <w:rsid w:val="0023266B"/>
    <w:rsid w:val="00237720"/>
    <w:rsid w:val="00244DAB"/>
    <w:rsid w:val="00261AB8"/>
    <w:rsid w:val="002A5C2F"/>
    <w:rsid w:val="00371E47"/>
    <w:rsid w:val="00545934"/>
    <w:rsid w:val="00545D34"/>
    <w:rsid w:val="007422D2"/>
    <w:rsid w:val="0075120A"/>
    <w:rsid w:val="007526C4"/>
    <w:rsid w:val="00790720"/>
    <w:rsid w:val="007F4969"/>
    <w:rsid w:val="007F65AC"/>
    <w:rsid w:val="008423F7"/>
    <w:rsid w:val="00861290"/>
    <w:rsid w:val="00861A04"/>
    <w:rsid w:val="008C1C0E"/>
    <w:rsid w:val="008E016E"/>
    <w:rsid w:val="00983032"/>
    <w:rsid w:val="00A070AE"/>
    <w:rsid w:val="00A10097"/>
    <w:rsid w:val="00A40110"/>
    <w:rsid w:val="00A53399"/>
    <w:rsid w:val="00A72A1A"/>
    <w:rsid w:val="00AC1B4B"/>
    <w:rsid w:val="00B55D5F"/>
    <w:rsid w:val="00B56E42"/>
    <w:rsid w:val="00BB67BB"/>
    <w:rsid w:val="00BB695C"/>
    <w:rsid w:val="00C23554"/>
    <w:rsid w:val="00C272E8"/>
    <w:rsid w:val="00C451A7"/>
    <w:rsid w:val="00CA47D3"/>
    <w:rsid w:val="00DD04A3"/>
    <w:rsid w:val="00E61F11"/>
    <w:rsid w:val="00E7223F"/>
    <w:rsid w:val="00F17224"/>
    <w:rsid w:val="00F538F4"/>
    <w:rsid w:val="00FD1905"/>
    <w:rsid w:val="00FE115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C63B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NormalWeb">
    <w:name w:val="Normal (Web)"/>
    <w:basedOn w:val="Normal"/>
    <w:uiPriority w:val="99"/>
    <w:semiHidden/>
    <w:unhideWhenUsed/>
    <w:rsid w:val="00C272E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1B4B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B4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6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8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Downloads/CTIME_Worksheet_Template_dated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 (2).dotx</Template>
  <TotalTime>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Manager/>
  <Company>MSU</Company>
  <LinksUpToDate>false</LinksUpToDate>
  <CharactersWithSpaces>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Kirsten Diane</dc:creator>
  <cp:keywords/>
  <dc:description/>
  <cp:lastModifiedBy>Tompkins, Elizabeth</cp:lastModifiedBy>
  <cp:revision>4</cp:revision>
  <cp:lastPrinted>2017-10-30T13:18:00Z</cp:lastPrinted>
  <dcterms:created xsi:type="dcterms:W3CDTF">2017-10-30T13:19:00Z</dcterms:created>
  <dcterms:modified xsi:type="dcterms:W3CDTF">2020-05-11T17:57:00Z</dcterms:modified>
  <cp:category/>
</cp:coreProperties>
</file>